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31F" w:rsidRPr="00115BBA" w:rsidRDefault="0056331F" w:rsidP="00AC59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12</w:t>
      </w:r>
    </w:p>
    <w:p w:rsidR="0056331F" w:rsidRPr="00115BBA" w:rsidRDefault="0056331F" w:rsidP="00AC59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115BBA">
        <w:rPr>
          <w:rFonts w:ascii="Times New Roman" w:hAnsi="Times New Roman"/>
          <w:sz w:val="28"/>
          <w:szCs w:val="28"/>
        </w:rPr>
        <w:t xml:space="preserve"> Пыть-Яха</w:t>
      </w:r>
    </w:p>
    <w:p w:rsidR="0056331F" w:rsidRDefault="0056331F" w:rsidP="00AC598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115B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</w:t>
      </w:r>
      <w:r w:rsidRPr="00115B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 № 372</w:t>
      </w:r>
    </w:p>
    <w:p w:rsidR="0056331F" w:rsidRDefault="0056331F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56331F" w:rsidRPr="00CB576C" w:rsidRDefault="0056331F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17</w:t>
      </w:r>
    </w:p>
    <w:p w:rsidR="0056331F" w:rsidRPr="00CB576C" w:rsidRDefault="0056331F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56331F" w:rsidRPr="00CB576C" w:rsidRDefault="0056331F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</w:r>
      <w:r w:rsidRPr="00EB0081">
        <w:rPr>
          <w:rFonts w:ascii="Times New Roman" w:hAnsi="Times New Roman"/>
          <w:sz w:val="28"/>
          <w:szCs w:val="24"/>
        </w:rPr>
        <w:t xml:space="preserve">от </w:t>
      </w:r>
      <w:r>
        <w:rPr>
          <w:rFonts w:ascii="Times New Roman" w:hAnsi="Times New Roman"/>
          <w:sz w:val="28"/>
          <w:szCs w:val="24"/>
        </w:rPr>
        <w:t>14.12.2020</w:t>
      </w:r>
      <w:r w:rsidRPr="00EB0081">
        <w:rPr>
          <w:rFonts w:ascii="Times New Roman" w:hAnsi="Times New Roman"/>
          <w:sz w:val="28"/>
          <w:szCs w:val="24"/>
        </w:rPr>
        <w:t xml:space="preserve"> № </w:t>
      </w:r>
      <w:r>
        <w:rPr>
          <w:rFonts w:ascii="Times New Roman" w:hAnsi="Times New Roman"/>
          <w:sz w:val="28"/>
          <w:szCs w:val="24"/>
        </w:rPr>
        <w:t>357</w:t>
      </w:r>
    </w:p>
    <w:p w:rsidR="0056331F" w:rsidRPr="00CB576C" w:rsidRDefault="0056331F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56331F" w:rsidRPr="00CB576C" w:rsidRDefault="0056331F" w:rsidP="00AC598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город</w:t>
      </w:r>
      <w:r>
        <w:rPr>
          <w:rFonts w:ascii="Times New Roman" w:hAnsi="Times New Roman"/>
          <w:sz w:val="28"/>
          <w:szCs w:val="28"/>
        </w:rPr>
        <w:t>а</w:t>
      </w:r>
      <w:r w:rsidRPr="00B04669">
        <w:rPr>
          <w:rFonts w:ascii="Times New Roman" w:hAnsi="Times New Roman"/>
          <w:sz w:val="28"/>
          <w:szCs w:val="28"/>
        </w:rPr>
        <w:t xml:space="preserve"> Пыть-Ях</w:t>
      </w:r>
      <w:r>
        <w:rPr>
          <w:rFonts w:ascii="Times New Roman" w:hAnsi="Times New Roman"/>
          <w:sz w:val="28"/>
          <w:szCs w:val="28"/>
        </w:rPr>
        <w:t>а</w:t>
      </w:r>
      <w:r w:rsidRPr="00B04669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2021 год</w:t>
      </w:r>
    </w:p>
    <w:p w:rsidR="0056331F" w:rsidRPr="00CB576C" w:rsidRDefault="0056331F" w:rsidP="009B7476">
      <w:pPr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6237"/>
        <w:gridCol w:w="1417"/>
      </w:tblGrid>
      <w:tr w:rsidR="0056331F" w:rsidRPr="00160BDE" w:rsidTr="00160BDE">
        <w:trPr>
          <w:cantSplit/>
          <w:trHeight w:val="552"/>
          <w:tblHeader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6331F" w:rsidRPr="00160BDE" w:rsidTr="00160BDE">
        <w:trPr>
          <w:trHeight w:val="26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  <w:bookmarkStart w:id="0" w:name="_GoBack"/>
            <w:bookmarkEnd w:id="0"/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2 545 959,5</w:t>
            </w:r>
          </w:p>
        </w:tc>
      </w:tr>
      <w:tr w:rsidR="0056331F" w:rsidRPr="00160BDE" w:rsidTr="00160BDE">
        <w:trPr>
          <w:trHeight w:val="41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2 589 762,7</w:t>
            </w:r>
          </w:p>
        </w:tc>
      </w:tr>
      <w:tr w:rsidR="0056331F" w:rsidRPr="00160BDE" w:rsidTr="00160BDE">
        <w:trPr>
          <w:trHeight w:val="41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56331F" w:rsidRPr="00160BDE" w:rsidTr="00160BDE">
        <w:trPr>
          <w:trHeight w:val="184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56331F" w:rsidRPr="00160BDE" w:rsidTr="00160BDE">
        <w:trPr>
          <w:trHeight w:val="48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56331F" w:rsidRPr="00160BDE" w:rsidTr="00160BDE">
        <w:trPr>
          <w:trHeight w:val="473"/>
        </w:trPr>
        <w:tc>
          <w:tcPr>
            <w:tcW w:w="2689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738 904,9</w:t>
            </w:r>
          </w:p>
        </w:tc>
      </w:tr>
      <w:tr w:rsidR="0056331F" w:rsidRPr="00160BDE" w:rsidTr="00160BDE">
        <w:trPr>
          <w:trHeight w:val="39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56331F" w:rsidRPr="00160BDE" w:rsidTr="00160BDE">
        <w:trPr>
          <w:trHeight w:val="33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56331F" w:rsidRPr="00160BDE" w:rsidTr="00160BDE">
        <w:trPr>
          <w:trHeight w:val="983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56331F" w:rsidRPr="00160BDE" w:rsidTr="00160BDE">
        <w:trPr>
          <w:trHeight w:val="1001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56331F" w:rsidRPr="00160BDE" w:rsidTr="00160BDE">
        <w:trPr>
          <w:trHeight w:val="924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56331F" w:rsidRPr="00160BDE" w:rsidTr="00160BDE">
        <w:trPr>
          <w:trHeight w:val="93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56331F" w:rsidRPr="00160BDE" w:rsidTr="00160BDE">
        <w:trPr>
          <w:trHeight w:val="48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56331F" w:rsidRPr="00160BDE" w:rsidTr="00160BDE">
        <w:trPr>
          <w:trHeight w:val="54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56331F" w:rsidRPr="00160BDE" w:rsidTr="00160BDE">
        <w:trPr>
          <w:trHeight w:val="69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56331F" w:rsidRPr="00160BDE" w:rsidTr="00160BDE">
        <w:trPr>
          <w:trHeight w:val="960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237" w:type="dxa"/>
            <w:noWrap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56331F" w:rsidRPr="00160BDE" w:rsidTr="00160BDE">
        <w:trPr>
          <w:trHeight w:val="43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56331F" w:rsidRPr="00160BDE" w:rsidTr="00160BDE">
        <w:trPr>
          <w:trHeight w:val="408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56331F" w:rsidRPr="00160BDE" w:rsidTr="00160BDE">
        <w:trPr>
          <w:trHeight w:val="473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56331F" w:rsidRPr="00160BDE" w:rsidTr="00160BDE">
        <w:trPr>
          <w:trHeight w:val="42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56331F" w:rsidRPr="00160BDE" w:rsidTr="00160BDE">
        <w:trPr>
          <w:trHeight w:val="208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56331F" w:rsidRPr="00160BDE" w:rsidTr="00160BDE">
        <w:trPr>
          <w:trHeight w:val="214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56331F" w:rsidRPr="00160BDE" w:rsidTr="00160BDE">
        <w:trPr>
          <w:trHeight w:val="490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1 467 207,7</w:t>
            </w:r>
          </w:p>
        </w:tc>
      </w:tr>
      <w:tr w:rsidR="0056331F" w:rsidRPr="00160BDE" w:rsidTr="00160BDE">
        <w:trPr>
          <w:trHeight w:val="498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56331F" w:rsidRPr="00160BDE" w:rsidTr="00160BDE">
        <w:trPr>
          <w:trHeight w:val="475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56331F" w:rsidRPr="00160BDE" w:rsidTr="00160BDE">
        <w:trPr>
          <w:trHeight w:val="896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56331F" w:rsidRPr="00160BDE" w:rsidTr="00160BDE">
        <w:trPr>
          <w:trHeight w:val="966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56331F" w:rsidRPr="00160BDE" w:rsidTr="00160BDE">
        <w:trPr>
          <w:trHeight w:val="77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56331F" w:rsidRPr="00160BDE" w:rsidTr="00160BDE">
        <w:trPr>
          <w:trHeight w:val="816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56331F" w:rsidRPr="00160BDE" w:rsidTr="00160BDE">
        <w:trPr>
          <w:trHeight w:val="463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56331F" w:rsidRPr="00160BDE" w:rsidTr="00160BDE">
        <w:trPr>
          <w:trHeight w:val="731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56331F" w:rsidRPr="00160BDE" w:rsidTr="00160BDE">
        <w:trPr>
          <w:trHeight w:val="681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56331F" w:rsidRPr="00160BDE" w:rsidTr="00160BDE">
        <w:trPr>
          <w:trHeight w:val="844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56331F" w:rsidRPr="00160BDE" w:rsidTr="00160BDE">
        <w:trPr>
          <w:trHeight w:val="85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56331F" w:rsidRPr="00160BDE" w:rsidTr="00160BDE">
        <w:trPr>
          <w:trHeight w:val="880"/>
        </w:trPr>
        <w:tc>
          <w:tcPr>
            <w:tcW w:w="2689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56331F" w:rsidRPr="00160BDE" w:rsidTr="00160BDE">
        <w:trPr>
          <w:trHeight w:val="912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56331F" w:rsidRPr="00160BDE" w:rsidTr="00160BDE">
        <w:trPr>
          <w:trHeight w:val="890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56331F" w:rsidRPr="00160BDE" w:rsidTr="00160BDE">
        <w:trPr>
          <w:trHeight w:val="44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56331F" w:rsidRPr="00160BDE" w:rsidTr="00160BDE">
        <w:trPr>
          <w:trHeight w:val="441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56331F" w:rsidRPr="00160BDE" w:rsidTr="00160BDE">
        <w:trPr>
          <w:trHeight w:val="423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56331F" w:rsidRPr="00160BDE" w:rsidTr="00160BDE">
        <w:trPr>
          <w:trHeight w:val="501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56331F" w:rsidRPr="00160BDE" w:rsidTr="00160BDE">
        <w:trPr>
          <w:trHeight w:val="18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36 640,2</w:t>
            </w:r>
          </w:p>
        </w:tc>
      </w:tr>
      <w:tr w:rsidR="0056331F" w:rsidRPr="00160BDE" w:rsidTr="00160BDE">
        <w:trPr>
          <w:trHeight w:val="888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56331F" w:rsidRPr="00160BDE" w:rsidTr="00160BDE">
        <w:trPr>
          <w:trHeight w:val="958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56331F" w:rsidRPr="00160BDE" w:rsidTr="00160BDE">
        <w:trPr>
          <w:trHeight w:val="257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56331F" w:rsidRPr="00160BDE" w:rsidTr="00160BDE">
        <w:trPr>
          <w:trHeight w:val="39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56331F" w:rsidRPr="00160BDE" w:rsidTr="00160BDE">
        <w:trPr>
          <w:trHeight w:val="703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56331F" w:rsidRPr="00160BDE" w:rsidTr="00160BDE">
        <w:trPr>
          <w:trHeight w:val="699"/>
        </w:trPr>
        <w:tc>
          <w:tcPr>
            <w:tcW w:w="2689" w:type="dxa"/>
            <w:vAlign w:val="center"/>
          </w:tcPr>
          <w:p w:rsidR="0056331F" w:rsidRPr="00160BDE" w:rsidRDefault="0056331F" w:rsidP="00160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6237" w:type="dxa"/>
          </w:tcPr>
          <w:p w:rsidR="0056331F" w:rsidRPr="00160BDE" w:rsidRDefault="0056331F" w:rsidP="00160B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56331F" w:rsidRPr="00160BDE" w:rsidRDefault="0056331F" w:rsidP="00160B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</w:tbl>
    <w:p w:rsidR="0056331F" w:rsidRPr="00C709A4" w:rsidRDefault="0056331F" w:rsidP="00734718">
      <w:pPr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48.95pt;margin-top:-17.4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<v:textbox>
              <w:txbxContent>
                <w:p w:rsidR="0056331F" w:rsidRDefault="0056331F" w:rsidP="00734718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</w:p>
    <w:sectPr w:rsidR="0056331F" w:rsidRPr="00C709A4" w:rsidSect="00DD05C6">
      <w:headerReference w:type="default" r:id="rId6"/>
      <w:pgSz w:w="11906" w:h="16838"/>
      <w:pgMar w:top="567" w:right="851" w:bottom="567" w:left="851" w:header="283" w:footer="708" w:gutter="0"/>
      <w:pgNumType w:start="2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31F" w:rsidRDefault="0056331F" w:rsidP="009B7476">
      <w:pPr>
        <w:spacing w:after="0" w:line="240" w:lineRule="auto"/>
      </w:pPr>
      <w:r>
        <w:separator/>
      </w:r>
    </w:p>
  </w:endnote>
  <w:endnote w:type="continuationSeparator" w:id="0">
    <w:p w:rsidR="0056331F" w:rsidRDefault="0056331F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31F" w:rsidRDefault="0056331F" w:rsidP="009B7476">
      <w:pPr>
        <w:spacing w:after="0" w:line="240" w:lineRule="auto"/>
      </w:pPr>
      <w:r>
        <w:separator/>
      </w:r>
    </w:p>
  </w:footnote>
  <w:footnote w:type="continuationSeparator" w:id="0">
    <w:p w:rsidR="0056331F" w:rsidRDefault="0056331F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31F" w:rsidRDefault="0056331F">
    <w:pPr>
      <w:pStyle w:val="Header"/>
      <w:jc w:val="right"/>
    </w:pPr>
    <w:fldSimple w:instr="PAGE   \* MERGEFORMAT">
      <w:r>
        <w:rPr>
          <w:noProof/>
        </w:rPr>
        <w:t>244</w:t>
      </w:r>
    </w:fldSimple>
  </w:p>
  <w:p w:rsidR="0056331F" w:rsidRDefault="0056331F" w:rsidP="00CB57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476"/>
    <w:rsid w:val="000225FB"/>
    <w:rsid w:val="0002799A"/>
    <w:rsid w:val="0003717D"/>
    <w:rsid w:val="00107CB7"/>
    <w:rsid w:val="00115BBA"/>
    <w:rsid w:val="00150E11"/>
    <w:rsid w:val="00160BDE"/>
    <w:rsid w:val="00207B1F"/>
    <w:rsid w:val="0024156E"/>
    <w:rsid w:val="002E34E3"/>
    <w:rsid w:val="00373676"/>
    <w:rsid w:val="003B2E9E"/>
    <w:rsid w:val="003D0682"/>
    <w:rsid w:val="00471C4C"/>
    <w:rsid w:val="004814ED"/>
    <w:rsid w:val="004B09FF"/>
    <w:rsid w:val="004B2751"/>
    <w:rsid w:val="00545DB8"/>
    <w:rsid w:val="0056331F"/>
    <w:rsid w:val="005C1ADF"/>
    <w:rsid w:val="00642C85"/>
    <w:rsid w:val="006C6436"/>
    <w:rsid w:val="0070767F"/>
    <w:rsid w:val="00711B29"/>
    <w:rsid w:val="00734718"/>
    <w:rsid w:val="00736BB4"/>
    <w:rsid w:val="00737C59"/>
    <w:rsid w:val="0076215F"/>
    <w:rsid w:val="00771B96"/>
    <w:rsid w:val="00994AC9"/>
    <w:rsid w:val="009A675F"/>
    <w:rsid w:val="009B7476"/>
    <w:rsid w:val="009F1F0C"/>
    <w:rsid w:val="00A332C1"/>
    <w:rsid w:val="00AB54F8"/>
    <w:rsid w:val="00AC5986"/>
    <w:rsid w:val="00AC63E3"/>
    <w:rsid w:val="00B00674"/>
    <w:rsid w:val="00B04669"/>
    <w:rsid w:val="00B33166"/>
    <w:rsid w:val="00C44182"/>
    <w:rsid w:val="00C474F2"/>
    <w:rsid w:val="00C709A4"/>
    <w:rsid w:val="00CB576C"/>
    <w:rsid w:val="00D527E4"/>
    <w:rsid w:val="00DA1D02"/>
    <w:rsid w:val="00DA6D0C"/>
    <w:rsid w:val="00DD05C6"/>
    <w:rsid w:val="00E71A4B"/>
    <w:rsid w:val="00E72968"/>
    <w:rsid w:val="00EB0081"/>
    <w:rsid w:val="00ED4F18"/>
    <w:rsid w:val="00F37DFE"/>
    <w:rsid w:val="00FB19DF"/>
    <w:rsid w:val="00FC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7E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4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4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94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1242</Words>
  <Characters>7085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15</cp:revision>
  <cp:lastPrinted>2021-03-19T11:46:00Z</cp:lastPrinted>
  <dcterms:created xsi:type="dcterms:W3CDTF">2021-02-05T05:09:00Z</dcterms:created>
  <dcterms:modified xsi:type="dcterms:W3CDTF">2021-03-19T11:47:00Z</dcterms:modified>
</cp:coreProperties>
</file>